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8375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CLAVERING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2658E3EA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Cobham</w:t>
      </w:r>
      <w:proofErr w:type="spellEnd"/>
      <w:r>
        <w:rPr>
          <w:rFonts w:cs="Times New Roman"/>
          <w:szCs w:val="24"/>
        </w:rPr>
        <w:t>, Kent.</w:t>
      </w:r>
    </w:p>
    <w:p w14:paraId="3B2C5BA1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</w:p>
    <w:p w14:paraId="2FC3FE3D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</w:p>
    <w:p w14:paraId="0CFD4055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>He made his Will.</w:t>
      </w:r>
    </w:p>
    <w:p w14:paraId="6A99AC02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2468AC3C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</w:p>
    <w:p w14:paraId="5EA435AA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</w:p>
    <w:p w14:paraId="5CAB999E" w14:textId="77777777" w:rsidR="00FC30DF" w:rsidRDefault="00FC30DF" w:rsidP="00FC30D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205C1B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4C6D" w14:textId="77777777" w:rsidR="00FC30DF" w:rsidRDefault="00FC30DF" w:rsidP="009139A6">
      <w:r>
        <w:separator/>
      </w:r>
    </w:p>
  </w:endnote>
  <w:endnote w:type="continuationSeparator" w:id="0">
    <w:p w14:paraId="7C87FC12" w14:textId="77777777" w:rsidR="00FC30DF" w:rsidRDefault="00FC30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F1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63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63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7A9C" w14:textId="77777777" w:rsidR="00FC30DF" w:rsidRDefault="00FC30DF" w:rsidP="009139A6">
      <w:r>
        <w:separator/>
      </w:r>
    </w:p>
  </w:footnote>
  <w:footnote w:type="continuationSeparator" w:id="0">
    <w:p w14:paraId="4B7C9188" w14:textId="77777777" w:rsidR="00FC30DF" w:rsidRDefault="00FC30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20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60E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CB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0D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9C02D"/>
  <w15:chartTrackingRefBased/>
  <w15:docId w15:val="{820886EB-ED44-4E9D-AB23-E416427D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30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2022-12-06T21:32:00Z</dcterms:created>
  <dcterms:modified xsi:type="dcterms:W3CDTF">2022-12-06T21:32:00Z</dcterms:modified>
</cp:coreProperties>
</file>